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9DD6C" w14:textId="77777777" w:rsidR="00401B8A" w:rsidRDefault="00401B8A" w:rsidP="00401B8A">
      <w:pPr>
        <w:pStyle w:val="NoSpacing"/>
      </w:pPr>
      <w:r>
        <w:rPr>
          <w:u w:val="single"/>
        </w:rPr>
        <w:t>John FENNE</w:t>
      </w:r>
      <w:r>
        <w:t xml:space="preserve">     (fl.1464)</w:t>
      </w:r>
    </w:p>
    <w:p w14:paraId="1E20529A" w14:textId="77777777" w:rsidR="00401B8A" w:rsidRDefault="00401B8A" w:rsidP="00401B8A">
      <w:pPr>
        <w:pStyle w:val="NoSpacing"/>
      </w:pPr>
    </w:p>
    <w:p w14:paraId="590D93AB" w14:textId="77777777" w:rsidR="00401B8A" w:rsidRDefault="00401B8A" w:rsidP="00401B8A">
      <w:pPr>
        <w:pStyle w:val="NoSpacing"/>
      </w:pPr>
    </w:p>
    <w:p w14:paraId="78E6EA06" w14:textId="77777777" w:rsidR="00401B8A" w:rsidRDefault="00401B8A" w:rsidP="00401B8A">
      <w:pPr>
        <w:pStyle w:val="NoSpacing"/>
        <w:ind w:left="1440" w:hanging="1440"/>
      </w:pPr>
      <w:r>
        <w:t>1 Aug.1464</w:t>
      </w:r>
      <w:r>
        <w:tab/>
        <w:t xml:space="preserve">He was a witness when John Andrew of Northborough, Northamptonshire(q.v.), and Thomas Ryhall of Market Deeping, Lincolnshire(q.v.), granted a toft and </w:t>
      </w:r>
      <w:r>
        <w:tab/>
        <w:t xml:space="preserve">an acre and a rood of land in </w:t>
      </w:r>
    </w:p>
    <w:p w14:paraId="4DACDF64" w14:textId="77777777" w:rsidR="00401B8A" w:rsidRDefault="00401B8A" w:rsidP="00401B8A">
      <w:pPr>
        <w:pStyle w:val="NoSpacing"/>
        <w:ind w:left="1440"/>
      </w:pPr>
      <w:r>
        <w:t>Woodcroft, Northamptonshire, to William Grome of Woodcroft(q.v.).</w:t>
      </w:r>
    </w:p>
    <w:p w14:paraId="7C02D8DD" w14:textId="77777777" w:rsidR="00401B8A" w:rsidRDefault="00401B8A" w:rsidP="00401B8A">
      <w:pPr>
        <w:pStyle w:val="NoSpacing"/>
        <w:ind w:left="1440"/>
      </w:pPr>
      <w:r>
        <w:t>At Woodcroft.</w:t>
      </w:r>
    </w:p>
    <w:p w14:paraId="144698D0" w14:textId="77777777" w:rsidR="00401B8A" w:rsidRDefault="00401B8A" w:rsidP="00401B8A">
      <w:pPr>
        <w:pStyle w:val="NoSpacing"/>
        <w:ind w:left="720" w:firstLine="720"/>
      </w:pPr>
      <w:r>
        <w:t>(P.R.O. ref. F(M) charter/681)</w:t>
      </w:r>
    </w:p>
    <w:p w14:paraId="73612738" w14:textId="77777777" w:rsidR="00401B8A" w:rsidRDefault="00401B8A" w:rsidP="00401B8A">
      <w:pPr>
        <w:pStyle w:val="NoSpacing"/>
      </w:pPr>
    </w:p>
    <w:p w14:paraId="712A905E" w14:textId="77777777" w:rsidR="00401B8A" w:rsidRDefault="00401B8A" w:rsidP="00401B8A">
      <w:pPr>
        <w:pStyle w:val="NoSpacing"/>
      </w:pPr>
    </w:p>
    <w:p w14:paraId="08F15E43" w14:textId="77777777" w:rsidR="00401B8A" w:rsidRDefault="00401B8A" w:rsidP="00401B8A">
      <w:pPr>
        <w:pStyle w:val="NoSpacing"/>
      </w:pPr>
      <w:r>
        <w:t>18 February 2020</w:t>
      </w:r>
    </w:p>
    <w:p w14:paraId="2967098C" w14:textId="77777777" w:rsidR="006B2F86" w:rsidRPr="00E71FC3" w:rsidRDefault="00401B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E34EE" w14:textId="77777777" w:rsidR="00401B8A" w:rsidRDefault="00401B8A" w:rsidP="00E71FC3">
      <w:pPr>
        <w:spacing w:after="0" w:line="240" w:lineRule="auto"/>
      </w:pPr>
      <w:r>
        <w:separator/>
      </w:r>
    </w:p>
  </w:endnote>
  <w:endnote w:type="continuationSeparator" w:id="0">
    <w:p w14:paraId="238F3E7D" w14:textId="77777777" w:rsidR="00401B8A" w:rsidRDefault="00401B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7C0B8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5FC79" w14:textId="77777777" w:rsidR="00401B8A" w:rsidRDefault="00401B8A" w:rsidP="00E71FC3">
      <w:pPr>
        <w:spacing w:after="0" w:line="240" w:lineRule="auto"/>
      </w:pPr>
      <w:r>
        <w:separator/>
      </w:r>
    </w:p>
  </w:footnote>
  <w:footnote w:type="continuationSeparator" w:id="0">
    <w:p w14:paraId="07BF9010" w14:textId="77777777" w:rsidR="00401B8A" w:rsidRDefault="00401B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8A"/>
    <w:rsid w:val="001A7C09"/>
    <w:rsid w:val="00401B8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7699E"/>
  <w15:chartTrackingRefBased/>
  <w15:docId w15:val="{B8232290-21CF-4ECB-9456-4A3058A6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2020-02-25T19:46:00Z</dcterms:created>
  <dcterms:modified xsi:type="dcterms:W3CDTF">2020-02-25T19:46:00Z</dcterms:modified>
</cp:coreProperties>
</file>